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8173A" w14:textId="7FAAFE4D" w:rsidR="001E368D" w:rsidRPr="00AD1910" w:rsidRDefault="001E368D" w:rsidP="001E368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18"/>
        </w:rPr>
      </w:pPr>
      <w:bookmarkStart w:id="0" w:name="page1"/>
      <w:r w:rsidRPr="00AD1910">
        <w:rPr>
          <w:rFonts w:ascii="Arial" w:hAnsi="Arial" w:cs="Arial"/>
          <w:b/>
          <w:bCs/>
          <w:sz w:val="24"/>
          <w:szCs w:val="18"/>
        </w:rPr>
        <w:t>3GPP TSG RAN WG1 #103-e</w:t>
      </w:r>
      <w:r w:rsidRPr="00AD1910">
        <w:rPr>
          <w:rFonts w:ascii="Arial" w:hAnsi="Arial" w:cs="Arial"/>
          <w:b/>
          <w:bCs/>
          <w:sz w:val="24"/>
          <w:szCs w:val="18"/>
        </w:rPr>
        <w:tab/>
      </w:r>
      <w:r w:rsidRPr="00AD1910">
        <w:rPr>
          <w:rFonts w:ascii="Arial" w:hAnsi="Arial" w:cs="Arial"/>
          <w:b/>
          <w:bCs/>
          <w:sz w:val="24"/>
          <w:szCs w:val="18"/>
        </w:rPr>
        <w:tab/>
      </w:r>
      <w:r w:rsidR="00CD66BB">
        <w:rPr>
          <w:rFonts w:ascii="Arial" w:hAnsi="Arial" w:cs="Arial"/>
          <w:b/>
          <w:bCs/>
          <w:sz w:val="24"/>
          <w:szCs w:val="18"/>
        </w:rPr>
        <w:tab/>
      </w:r>
      <w:r w:rsidR="00CD66BB" w:rsidRPr="00CD66BB">
        <w:rPr>
          <w:rFonts w:ascii="Arial" w:hAnsi="Arial" w:cs="Arial"/>
          <w:b/>
          <w:bCs/>
          <w:sz w:val="24"/>
          <w:szCs w:val="18"/>
        </w:rPr>
        <w:t>R1-20</w:t>
      </w:r>
      <w:r w:rsidR="00145498">
        <w:rPr>
          <w:rFonts w:ascii="Arial" w:hAnsi="Arial" w:cs="Arial"/>
          <w:b/>
          <w:bCs/>
          <w:sz w:val="24"/>
          <w:szCs w:val="18"/>
        </w:rPr>
        <w:t>09</w:t>
      </w:r>
      <w:r w:rsidR="007F1113">
        <w:rPr>
          <w:rFonts w:ascii="Arial" w:hAnsi="Arial" w:cs="Arial"/>
          <w:b/>
          <w:bCs/>
          <w:sz w:val="24"/>
          <w:szCs w:val="18"/>
        </w:rPr>
        <w:t>81</w:t>
      </w:r>
      <w:r w:rsidR="003F721A">
        <w:rPr>
          <w:rFonts w:ascii="Arial" w:hAnsi="Arial" w:cs="Arial"/>
          <w:b/>
          <w:bCs/>
          <w:sz w:val="24"/>
          <w:szCs w:val="18"/>
        </w:rPr>
        <w:t>8</w:t>
      </w:r>
    </w:p>
    <w:p w14:paraId="616FFB30" w14:textId="1D395359" w:rsidR="001E368D" w:rsidRPr="00AD1910" w:rsidRDefault="001E368D" w:rsidP="001E368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AD1910">
        <w:rPr>
          <w:rFonts w:ascii="Arial" w:eastAsia="MS Mincho" w:hAnsi="Arial" w:cs="Arial"/>
          <w:b/>
          <w:bCs/>
          <w:sz w:val="24"/>
          <w:szCs w:val="18"/>
          <w:lang w:eastAsia="ja-JP"/>
        </w:rPr>
        <w:t>e-Meeting, October 2</w:t>
      </w:r>
      <w:r w:rsidR="00C625B8">
        <w:rPr>
          <w:rFonts w:ascii="Arial" w:eastAsia="MS Mincho" w:hAnsi="Arial" w:cs="Arial"/>
          <w:b/>
          <w:bCs/>
          <w:sz w:val="24"/>
          <w:szCs w:val="18"/>
          <w:lang w:eastAsia="ja-JP"/>
        </w:rPr>
        <w:t>6</w:t>
      </w:r>
      <w:r w:rsidRPr="00AD1910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AD1910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November 13</w:t>
      </w:r>
      <w:r w:rsidRPr="00AD1910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AD1910">
        <w:rPr>
          <w:rFonts w:ascii="Arial" w:eastAsia="MS Mincho" w:hAnsi="Arial" w:cs="Arial"/>
          <w:b/>
          <w:bCs/>
          <w:sz w:val="24"/>
          <w:szCs w:val="18"/>
          <w:lang w:eastAsia="ja-JP"/>
        </w:rPr>
        <w:t>, 2020</w:t>
      </w:r>
    </w:p>
    <w:p w14:paraId="692A0ED4" w14:textId="086B9C04" w:rsidR="001E368D" w:rsidRPr="008A33E5" w:rsidRDefault="001E368D" w:rsidP="00D32DCD">
      <w:pPr>
        <w:tabs>
          <w:tab w:val="left" w:pos="1985"/>
        </w:tabs>
        <w:jc w:val="both"/>
        <w:rPr>
          <w:rFonts w:asciiTheme="minorHAnsi" w:hAnsiTheme="minorHAnsi" w:cstheme="minorHAnsi"/>
          <w:b/>
        </w:rPr>
      </w:pPr>
      <w:r w:rsidRPr="000E6463">
        <w:rPr>
          <w:rFonts w:cs="Arial"/>
          <w:bCs/>
          <w:sz w:val="22"/>
        </w:rPr>
        <w:br/>
      </w:r>
      <w:r w:rsidR="00D32DCD" w:rsidRPr="008A33E5">
        <w:rPr>
          <w:rFonts w:asciiTheme="minorHAnsi" w:hAnsiTheme="minorHAnsi" w:cstheme="minorHAnsi"/>
          <w:b/>
        </w:rPr>
        <w:t>Agenda item:</w:t>
      </w:r>
      <w:r w:rsidR="00D32DCD" w:rsidRPr="008A33E5">
        <w:rPr>
          <w:rFonts w:asciiTheme="minorHAnsi" w:hAnsiTheme="minorHAnsi" w:cstheme="minorHAnsi"/>
          <w:b/>
        </w:rPr>
        <w:tab/>
      </w:r>
      <w:bookmarkStart w:id="1" w:name="Source"/>
      <w:bookmarkEnd w:id="1"/>
      <w:r w:rsidR="00D32DCD" w:rsidRPr="008A33E5">
        <w:rPr>
          <w:rFonts w:asciiTheme="minorHAnsi" w:hAnsiTheme="minorHAnsi" w:cstheme="minorHAnsi"/>
          <w:b/>
        </w:rPr>
        <w:t>8.14.</w:t>
      </w:r>
      <w:r w:rsidR="004C2F70">
        <w:rPr>
          <w:rFonts w:asciiTheme="minorHAnsi" w:hAnsiTheme="minorHAnsi" w:cstheme="minorHAnsi"/>
          <w:b/>
        </w:rPr>
        <w:t>2</w:t>
      </w:r>
      <w:bookmarkStart w:id="2" w:name="_GoBack"/>
      <w:bookmarkEnd w:id="2"/>
    </w:p>
    <w:p w14:paraId="0D87D47B" w14:textId="29D408F3" w:rsidR="001E368D" w:rsidRPr="008A33E5" w:rsidRDefault="001E368D" w:rsidP="001E368D">
      <w:pPr>
        <w:spacing w:after="60"/>
        <w:ind w:left="1985" w:hanging="1985"/>
        <w:rPr>
          <w:rFonts w:asciiTheme="minorHAnsi" w:hAnsiTheme="minorHAnsi" w:cs="Arial"/>
          <w:b/>
        </w:rPr>
      </w:pPr>
      <w:r w:rsidRPr="008A33E5">
        <w:rPr>
          <w:rFonts w:asciiTheme="minorHAnsi" w:hAnsiTheme="minorHAnsi" w:cs="Arial"/>
          <w:b/>
        </w:rPr>
        <w:t>Title:</w:t>
      </w:r>
      <w:r w:rsidRPr="008A33E5">
        <w:rPr>
          <w:rFonts w:asciiTheme="minorHAnsi" w:hAnsiTheme="minorHAnsi" w:cs="Arial"/>
          <w:b/>
        </w:rPr>
        <w:tab/>
      </w:r>
      <w:r w:rsidR="001F301E" w:rsidRPr="001F301E">
        <w:rPr>
          <w:rFonts w:asciiTheme="minorHAnsi" w:hAnsiTheme="minorHAnsi" w:cs="Arial"/>
          <w:b/>
        </w:rPr>
        <w:t xml:space="preserve">TR38.838 Skeleton for Study on XR (Extended Reality) </w:t>
      </w:r>
      <w:r w:rsidR="00546AF4">
        <w:rPr>
          <w:rFonts w:asciiTheme="minorHAnsi" w:hAnsiTheme="minorHAnsi" w:cs="Arial"/>
          <w:b/>
        </w:rPr>
        <w:t>E</w:t>
      </w:r>
      <w:r w:rsidR="001F301E" w:rsidRPr="001F301E">
        <w:rPr>
          <w:rFonts w:asciiTheme="minorHAnsi" w:hAnsiTheme="minorHAnsi" w:cs="Arial"/>
          <w:b/>
        </w:rPr>
        <w:t>valuations for NR</w:t>
      </w:r>
      <w:r w:rsidRPr="008A33E5">
        <w:rPr>
          <w:rFonts w:asciiTheme="minorHAnsi" w:hAnsiTheme="minorHAnsi" w:cs="Arial"/>
          <w:b/>
        </w:rPr>
        <w:br/>
      </w:r>
    </w:p>
    <w:p w14:paraId="2EEF27A9" w14:textId="53889EF5" w:rsidR="001E368D" w:rsidRPr="008A33E5" w:rsidRDefault="001E368D" w:rsidP="001E368D">
      <w:pPr>
        <w:spacing w:after="60"/>
        <w:ind w:left="1985" w:hanging="1985"/>
        <w:rPr>
          <w:rFonts w:asciiTheme="minorHAnsi" w:hAnsiTheme="minorHAnsi" w:cs="Arial"/>
          <w:b/>
        </w:rPr>
      </w:pPr>
      <w:r w:rsidRPr="008A33E5">
        <w:rPr>
          <w:rFonts w:asciiTheme="minorHAnsi" w:hAnsiTheme="minorHAnsi" w:cs="Arial"/>
          <w:b/>
        </w:rPr>
        <w:t>Source:</w:t>
      </w:r>
      <w:r w:rsidRPr="008A33E5">
        <w:rPr>
          <w:rFonts w:asciiTheme="minorHAnsi" w:hAnsiTheme="minorHAnsi" w:cs="Arial"/>
          <w:b/>
        </w:rPr>
        <w:tab/>
        <w:t>Rapporteur (Qualcomm)</w:t>
      </w:r>
      <w:r w:rsidRPr="008A33E5">
        <w:rPr>
          <w:rFonts w:asciiTheme="minorHAnsi" w:hAnsiTheme="minorHAnsi" w:cs="Arial"/>
          <w:b/>
        </w:rPr>
        <w:br/>
      </w:r>
    </w:p>
    <w:p w14:paraId="27D141FB" w14:textId="59883382" w:rsidR="001E368D" w:rsidRPr="008A33E5" w:rsidRDefault="001E368D" w:rsidP="001E368D">
      <w:pPr>
        <w:spacing w:after="60"/>
        <w:ind w:left="1985" w:hanging="1985"/>
        <w:rPr>
          <w:rFonts w:asciiTheme="minorHAnsi" w:hAnsiTheme="minorHAnsi" w:cs="Arial"/>
          <w:b/>
        </w:rPr>
      </w:pPr>
      <w:r w:rsidRPr="008A33E5">
        <w:rPr>
          <w:rFonts w:asciiTheme="minorHAnsi" w:hAnsiTheme="minorHAnsi" w:cs="Arial"/>
          <w:b/>
        </w:rPr>
        <w:t>Document for:</w:t>
      </w:r>
      <w:r w:rsidRPr="008A33E5">
        <w:rPr>
          <w:rFonts w:asciiTheme="minorHAnsi" w:hAnsiTheme="minorHAnsi" w:cs="Arial"/>
          <w:b/>
        </w:rPr>
        <w:tab/>
      </w:r>
      <w:r w:rsidR="005E2590">
        <w:rPr>
          <w:rFonts w:asciiTheme="minorHAnsi" w:hAnsiTheme="minorHAnsi" w:cs="Arial"/>
          <w:b/>
        </w:rPr>
        <w:t>Decision</w:t>
      </w:r>
    </w:p>
    <w:p w14:paraId="21DD0DE1" w14:textId="77777777" w:rsidR="001E368D" w:rsidRPr="000E6463" w:rsidRDefault="001E368D" w:rsidP="001E368D">
      <w:pPr>
        <w:spacing w:after="60"/>
        <w:ind w:left="1985" w:hanging="1985"/>
        <w:rPr>
          <w:rFonts w:ascii="Arial" w:hAnsi="Arial" w:cs="Arial"/>
          <w:bCs/>
        </w:rPr>
      </w:pPr>
    </w:p>
    <w:p w14:paraId="386A4675" w14:textId="77777777" w:rsidR="001E368D" w:rsidRPr="00222D66" w:rsidRDefault="001E368D" w:rsidP="001E368D">
      <w:pPr>
        <w:tabs>
          <w:tab w:val="left" w:pos="3119"/>
        </w:tabs>
        <w:rPr>
          <w:b/>
          <w:sz w:val="24"/>
        </w:rPr>
      </w:pPr>
    </w:p>
    <w:p w14:paraId="79E85D67" w14:textId="62EE6A9D" w:rsidR="001E368D" w:rsidRDefault="001E368D"/>
    <w:bookmarkEnd w:id="0"/>
    <w:sectPr w:rsidR="001E368D" w:rsidSect="00E13B9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DEF8B" w14:textId="77777777" w:rsidR="00D860CC" w:rsidRDefault="00D860CC">
      <w:r>
        <w:separator/>
      </w:r>
    </w:p>
  </w:endnote>
  <w:endnote w:type="continuationSeparator" w:id="0">
    <w:p w14:paraId="4A56DDBE" w14:textId="77777777" w:rsidR="00D860CC" w:rsidRDefault="00D860CC">
      <w:r>
        <w:continuationSeparator/>
      </w:r>
    </w:p>
  </w:endnote>
  <w:endnote w:type="continuationNotice" w:id="1">
    <w:p w14:paraId="7C68EE16" w14:textId="77777777" w:rsidR="00D860CC" w:rsidRDefault="00D860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B6B41" w14:textId="77777777" w:rsidR="000C3268" w:rsidRDefault="000C326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C6334" w14:textId="77777777" w:rsidR="00D860CC" w:rsidRDefault="00D860CC">
      <w:r>
        <w:separator/>
      </w:r>
    </w:p>
  </w:footnote>
  <w:footnote w:type="continuationSeparator" w:id="0">
    <w:p w14:paraId="30DE723F" w14:textId="77777777" w:rsidR="00D860CC" w:rsidRDefault="00D860CC">
      <w:r>
        <w:continuationSeparator/>
      </w:r>
    </w:p>
  </w:footnote>
  <w:footnote w:type="continuationNotice" w:id="1">
    <w:p w14:paraId="66152C00" w14:textId="77777777" w:rsidR="00D860CC" w:rsidRDefault="00D860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EC546" w14:textId="271FC810" w:rsidR="000C3268" w:rsidRDefault="000C326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F721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492C7D4" w14:textId="77777777" w:rsidR="000C3268" w:rsidRDefault="000C326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19</w:t>
    </w:r>
    <w:r>
      <w:rPr>
        <w:rFonts w:ascii="Arial" w:hAnsi="Arial" w:cs="Arial"/>
        <w:b/>
        <w:sz w:val="18"/>
        <w:szCs w:val="18"/>
      </w:rPr>
      <w:fldChar w:fldCharType="end"/>
    </w:r>
  </w:p>
  <w:p w14:paraId="0E08C8BD" w14:textId="3AE6EF95" w:rsidR="000C3268" w:rsidRDefault="000C326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F721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09C166" w14:textId="77777777" w:rsidR="000C3268" w:rsidRDefault="000C32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C0438F"/>
    <w:multiLevelType w:val="hybridMultilevel"/>
    <w:tmpl w:val="F86AB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376E80"/>
    <w:multiLevelType w:val="hybridMultilevel"/>
    <w:tmpl w:val="F51A7344"/>
    <w:lvl w:ilvl="0" w:tplc="9CC472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C3336E"/>
    <w:multiLevelType w:val="multilevel"/>
    <w:tmpl w:val="0AA0EF22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1372087"/>
    <w:multiLevelType w:val="multilevel"/>
    <w:tmpl w:val="1F92AF14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9469E"/>
    <w:multiLevelType w:val="hybridMultilevel"/>
    <w:tmpl w:val="52B45AF8"/>
    <w:lvl w:ilvl="0" w:tplc="412CB8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9562F"/>
    <w:multiLevelType w:val="hybridMultilevel"/>
    <w:tmpl w:val="059A4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946FD"/>
    <w:multiLevelType w:val="hybridMultilevel"/>
    <w:tmpl w:val="152CA6FE"/>
    <w:lvl w:ilvl="0" w:tplc="7DE8A348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7033F"/>
    <w:multiLevelType w:val="hybridMultilevel"/>
    <w:tmpl w:val="C8BC6672"/>
    <w:lvl w:ilvl="0" w:tplc="8B7A30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AD72D50"/>
    <w:multiLevelType w:val="hybridMultilevel"/>
    <w:tmpl w:val="A588FEC4"/>
    <w:lvl w:ilvl="0" w:tplc="80800DA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508D1"/>
    <w:multiLevelType w:val="hybridMultilevel"/>
    <w:tmpl w:val="FA9CE15A"/>
    <w:lvl w:ilvl="0" w:tplc="7DE8A348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53261"/>
    <w:multiLevelType w:val="multilevel"/>
    <w:tmpl w:val="7C82F67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2B3449B"/>
    <w:multiLevelType w:val="multilevel"/>
    <w:tmpl w:val="852C6F72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2D252B0"/>
    <w:multiLevelType w:val="multilevel"/>
    <w:tmpl w:val="C94ABB66"/>
    <w:lvl w:ilvl="0">
      <w:start w:val="7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364533D8"/>
    <w:multiLevelType w:val="hybridMultilevel"/>
    <w:tmpl w:val="D8EEBB88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D35935"/>
    <w:multiLevelType w:val="hybridMultilevel"/>
    <w:tmpl w:val="180CED12"/>
    <w:lvl w:ilvl="0" w:tplc="9CC472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FF43E2"/>
    <w:multiLevelType w:val="multilevel"/>
    <w:tmpl w:val="FC80797E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5B14C13"/>
    <w:multiLevelType w:val="hybridMultilevel"/>
    <w:tmpl w:val="F31AE4C4"/>
    <w:lvl w:ilvl="0" w:tplc="C2AA73B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8B1D1C"/>
    <w:multiLevelType w:val="multilevel"/>
    <w:tmpl w:val="FAF0650E"/>
    <w:lvl w:ilvl="0">
      <w:start w:val="7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4FFD61DF"/>
    <w:multiLevelType w:val="hybridMultilevel"/>
    <w:tmpl w:val="1360CCB2"/>
    <w:lvl w:ilvl="0" w:tplc="7092FF8A">
      <w:start w:val="4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D07CD0"/>
    <w:multiLevelType w:val="multilevel"/>
    <w:tmpl w:val="5D8651E0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61660B3"/>
    <w:multiLevelType w:val="hybridMultilevel"/>
    <w:tmpl w:val="FF1EC06A"/>
    <w:lvl w:ilvl="0" w:tplc="7D8E33D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6CE5A26"/>
    <w:multiLevelType w:val="multilevel"/>
    <w:tmpl w:val="4142D66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DB35B5C"/>
    <w:multiLevelType w:val="hybridMultilevel"/>
    <w:tmpl w:val="24F061CC"/>
    <w:lvl w:ilvl="0" w:tplc="7DE8A348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17670"/>
    <w:multiLevelType w:val="multilevel"/>
    <w:tmpl w:val="F8EC35F4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34F1CF8"/>
    <w:multiLevelType w:val="hybridMultilevel"/>
    <w:tmpl w:val="0D0612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7D6E35"/>
    <w:multiLevelType w:val="hybridMultilevel"/>
    <w:tmpl w:val="50C055BE"/>
    <w:lvl w:ilvl="0" w:tplc="9CC472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9E5ADD"/>
    <w:multiLevelType w:val="hybridMultilevel"/>
    <w:tmpl w:val="C00C0D56"/>
    <w:lvl w:ilvl="0" w:tplc="2B7CA39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DE74D1"/>
    <w:multiLevelType w:val="hybridMultilevel"/>
    <w:tmpl w:val="EF7C23F0"/>
    <w:lvl w:ilvl="0" w:tplc="CF547AF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2A217B"/>
    <w:multiLevelType w:val="hybridMultilevel"/>
    <w:tmpl w:val="5288B888"/>
    <w:lvl w:ilvl="0" w:tplc="0566917C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07B71CD"/>
    <w:multiLevelType w:val="hybridMultilevel"/>
    <w:tmpl w:val="32BEE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834C76"/>
    <w:multiLevelType w:val="multilevel"/>
    <w:tmpl w:val="18F85B30"/>
    <w:lvl w:ilvl="0">
      <w:start w:val="10"/>
      <w:numFmt w:val="decimal"/>
      <w:lvlText w:val="%1"/>
      <w:lvlJc w:val="left"/>
      <w:pPr>
        <w:ind w:left="636" w:hanging="63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35" w15:restartNumberingAfterBreak="0">
    <w:nsid w:val="7C481D4A"/>
    <w:multiLevelType w:val="multilevel"/>
    <w:tmpl w:val="A72AAAB4"/>
    <w:lvl w:ilvl="0">
      <w:start w:val="9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1"/>
  </w:num>
  <w:num w:numId="5">
    <w:abstractNumId w:val="23"/>
  </w:num>
  <w:num w:numId="6">
    <w:abstractNumId w:val="12"/>
  </w:num>
  <w:num w:numId="7">
    <w:abstractNumId w:val="10"/>
  </w:num>
  <w:num w:numId="8">
    <w:abstractNumId w:val="16"/>
  </w:num>
  <w:num w:numId="9">
    <w:abstractNumId w:val="17"/>
  </w:num>
  <w:num w:numId="10">
    <w:abstractNumId w:val="28"/>
  </w:num>
  <w:num w:numId="11">
    <w:abstractNumId w:val="3"/>
  </w:num>
  <w:num w:numId="12">
    <w:abstractNumId w:val="21"/>
  </w:num>
  <w:num w:numId="13">
    <w:abstractNumId w:val="6"/>
  </w:num>
  <w:num w:numId="14">
    <w:abstractNumId w:val="32"/>
  </w:num>
  <w:num w:numId="15">
    <w:abstractNumId w:val="8"/>
  </w:num>
  <w:num w:numId="16">
    <w:abstractNumId w:val="24"/>
  </w:num>
  <w:num w:numId="17">
    <w:abstractNumId w:val="1"/>
  </w:num>
  <w:num w:numId="18">
    <w:abstractNumId w:val="30"/>
  </w:num>
  <w:num w:numId="19">
    <w:abstractNumId w:val="14"/>
  </w:num>
  <w:num w:numId="20">
    <w:abstractNumId w:val="22"/>
  </w:num>
  <w:num w:numId="21">
    <w:abstractNumId w:val="13"/>
  </w:num>
  <w:num w:numId="22">
    <w:abstractNumId w:val="4"/>
  </w:num>
  <w:num w:numId="23">
    <w:abstractNumId w:val="4"/>
  </w:num>
  <w:num w:numId="24">
    <w:abstractNumId w:val="4"/>
  </w:num>
  <w:num w:numId="25">
    <w:abstractNumId w:val="7"/>
  </w:num>
  <w:num w:numId="26">
    <w:abstractNumId w:val="4"/>
  </w:num>
  <w:num w:numId="27">
    <w:abstractNumId w:val="4"/>
  </w:num>
  <w:num w:numId="28">
    <w:abstractNumId w:val="4"/>
  </w:num>
  <w:num w:numId="29">
    <w:abstractNumId w:val="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33"/>
  </w:num>
  <w:num w:numId="32">
    <w:abstractNumId w:val="11"/>
  </w:num>
  <w:num w:numId="33">
    <w:abstractNumId w:val="19"/>
  </w:num>
  <w:num w:numId="34">
    <w:abstractNumId w:val="15"/>
  </w:num>
  <w:num w:numId="35">
    <w:abstractNumId w:val="35"/>
  </w:num>
  <w:num w:numId="36">
    <w:abstractNumId w:val="20"/>
  </w:num>
  <w:num w:numId="37">
    <w:abstractNumId w:val="18"/>
  </w:num>
  <w:num w:numId="38">
    <w:abstractNumId w:val="26"/>
  </w:num>
  <w:num w:numId="39">
    <w:abstractNumId w:val="34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</w:num>
  <w:num w:numId="42">
    <w:abstractNumId w:val="29"/>
  </w:num>
  <w:num w:numId="43">
    <w:abstractNumId w:val="25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E6"/>
    <w:rsid w:val="00000E11"/>
    <w:rsid w:val="00001E9E"/>
    <w:rsid w:val="00005127"/>
    <w:rsid w:val="0000550D"/>
    <w:rsid w:val="00017738"/>
    <w:rsid w:val="000202C9"/>
    <w:rsid w:val="00027D0D"/>
    <w:rsid w:val="00033397"/>
    <w:rsid w:val="00040095"/>
    <w:rsid w:val="00043B1E"/>
    <w:rsid w:val="00046A89"/>
    <w:rsid w:val="00051834"/>
    <w:rsid w:val="00054A22"/>
    <w:rsid w:val="00057CEA"/>
    <w:rsid w:val="00062023"/>
    <w:rsid w:val="000655A6"/>
    <w:rsid w:val="000725EF"/>
    <w:rsid w:val="00080512"/>
    <w:rsid w:val="00086BE7"/>
    <w:rsid w:val="00091064"/>
    <w:rsid w:val="00094A88"/>
    <w:rsid w:val="00097D2A"/>
    <w:rsid w:val="000A0EAB"/>
    <w:rsid w:val="000B1DDB"/>
    <w:rsid w:val="000B321F"/>
    <w:rsid w:val="000B5401"/>
    <w:rsid w:val="000C3268"/>
    <w:rsid w:val="000C47C3"/>
    <w:rsid w:val="000D026C"/>
    <w:rsid w:val="000D58AB"/>
    <w:rsid w:val="000E410A"/>
    <w:rsid w:val="000F2CA2"/>
    <w:rsid w:val="000F3541"/>
    <w:rsid w:val="001003EF"/>
    <w:rsid w:val="00105FF4"/>
    <w:rsid w:val="00107ED3"/>
    <w:rsid w:val="00112791"/>
    <w:rsid w:val="00116933"/>
    <w:rsid w:val="00132EF5"/>
    <w:rsid w:val="00133525"/>
    <w:rsid w:val="00143A13"/>
    <w:rsid w:val="00143B3C"/>
    <w:rsid w:val="00145498"/>
    <w:rsid w:val="00147F11"/>
    <w:rsid w:val="00156254"/>
    <w:rsid w:val="00171EA3"/>
    <w:rsid w:val="00195615"/>
    <w:rsid w:val="001A4C42"/>
    <w:rsid w:val="001A63E7"/>
    <w:rsid w:val="001A7420"/>
    <w:rsid w:val="001B6637"/>
    <w:rsid w:val="001C21C3"/>
    <w:rsid w:val="001C3577"/>
    <w:rsid w:val="001C798E"/>
    <w:rsid w:val="001D02C2"/>
    <w:rsid w:val="001D1B45"/>
    <w:rsid w:val="001D2E97"/>
    <w:rsid w:val="001E0260"/>
    <w:rsid w:val="001E10E3"/>
    <w:rsid w:val="001E368D"/>
    <w:rsid w:val="001F0C1D"/>
    <w:rsid w:val="001F1132"/>
    <w:rsid w:val="001F168B"/>
    <w:rsid w:val="001F1A71"/>
    <w:rsid w:val="001F301E"/>
    <w:rsid w:val="001F387B"/>
    <w:rsid w:val="001F4672"/>
    <w:rsid w:val="001F7E02"/>
    <w:rsid w:val="00210FFA"/>
    <w:rsid w:val="00222F35"/>
    <w:rsid w:val="00223D58"/>
    <w:rsid w:val="002347A2"/>
    <w:rsid w:val="00240BAB"/>
    <w:rsid w:val="0025068A"/>
    <w:rsid w:val="00255D30"/>
    <w:rsid w:val="002568F4"/>
    <w:rsid w:val="002616B2"/>
    <w:rsid w:val="002654B4"/>
    <w:rsid w:val="00265FD0"/>
    <w:rsid w:val="002675F0"/>
    <w:rsid w:val="00271CF6"/>
    <w:rsid w:val="002839B0"/>
    <w:rsid w:val="00293738"/>
    <w:rsid w:val="002A353A"/>
    <w:rsid w:val="002A62A5"/>
    <w:rsid w:val="002B1FE7"/>
    <w:rsid w:val="002B6339"/>
    <w:rsid w:val="002C1126"/>
    <w:rsid w:val="002C5068"/>
    <w:rsid w:val="002C6F31"/>
    <w:rsid w:val="002D5E8E"/>
    <w:rsid w:val="002E00EE"/>
    <w:rsid w:val="002E1F55"/>
    <w:rsid w:val="002E6CF1"/>
    <w:rsid w:val="002F18FA"/>
    <w:rsid w:val="00303612"/>
    <w:rsid w:val="003172DC"/>
    <w:rsid w:val="00330E6A"/>
    <w:rsid w:val="0034698D"/>
    <w:rsid w:val="0035462D"/>
    <w:rsid w:val="00354EEC"/>
    <w:rsid w:val="0036538E"/>
    <w:rsid w:val="003765B8"/>
    <w:rsid w:val="00384BC6"/>
    <w:rsid w:val="00394C5B"/>
    <w:rsid w:val="003C3971"/>
    <w:rsid w:val="003D29A5"/>
    <w:rsid w:val="003D7C4F"/>
    <w:rsid w:val="003E5BDA"/>
    <w:rsid w:val="003E646D"/>
    <w:rsid w:val="003F0738"/>
    <w:rsid w:val="003F10AC"/>
    <w:rsid w:val="003F1F5F"/>
    <w:rsid w:val="003F49BC"/>
    <w:rsid w:val="003F516A"/>
    <w:rsid w:val="003F541D"/>
    <w:rsid w:val="003F69B8"/>
    <w:rsid w:val="003F721A"/>
    <w:rsid w:val="00422E69"/>
    <w:rsid w:val="00423334"/>
    <w:rsid w:val="00427DEB"/>
    <w:rsid w:val="004314A1"/>
    <w:rsid w:val="004345EC"/>
    <w:rsid w:val="00444A27"/>
    <w:rsid w:val="00454DE4"/>
    <w:rsid w:val="00465515"/>
    <w:rsid w:val="0049480B"/>
    <w:rsid w:val="004A1B6A"/>
    <w:rsid w:val="004C1CBA"/>
    <w:rsid w:val="004C2F70"/>
    <w:rsid w:val="004C5C22"/>
    <w:rsid w:val="004D3578"/>
    <w:rsid w:val="004D3822"/>
    <w:rsid w:val="004E213A"/>
    <w:rsid w:val="004F053D"/>
    <w:rsid w:val="004F0988"/>
    <w:rsid w:val="004F3340"/>
    <w:rsid w:val="004F79C1"/>
    <w:rsid w:val="00512B04"/>
    <w:rsid w:val="00520963"/>
    <w:rsid w:val="005218E6"/>
    <w:rsid w:val="00532EF5"/>
    <w:rsid w:val="0053388B"/>
    <w:rsid w:val="00535773"/>
    <w:rsid w:val="00542097"/>
    <w:rsid w:val="00543E6C"/>
    <w:rsid w:val="00546AF4"/>
    <w:rsid w:val="005474BE"/>
    <w:rsid w:val="00561243"/>
    <w:rsid w:val="005615FC"/>
    <w:rsid w:val="00562C8E"/>
    <w:rsid w:val="00565087"/>
    <w:rsid w:val="0056677F"/>
    <w:rsid w:val="005674C4"/>
    <w:rsid w:val="0058520F"/>
    <w:rsid w:val="00593A0C"/>
    <w:rsid w:val="00597B11"/>
    <w:rsid w:val="005A3B31"/>
    <w:rsid w:val="005C5899"/>
    <w:rsid w:val="005D022A"/>
    <w:rsid w:val="005D2E01"/>
    <w:rsid w:val="005D53C0"/>
    <w:rsid w:val="005D7396"/>
    <w:rsid w:val="005D7526"/>
    <w:rsid w:val="005E2590"/>
    <w:rsid w:val="005E4BB2"/>
    <w:rsid w:val="005F569F"/>
    <w:rsid w:val="006017E5"/>
    <w:rsid w:val="00602AEA"/>
    <w:rsid w:val="0060328F"/>
    <w:rsid w:val="00614FDF"/>
    <w:rsid w:val="006244EA"/>
    <w:rsid w:val="00625CF0"/>
    <w:rsid w:val="006263F2"/>
    <w:rsid w:val="00632246"/>
    <w:rsid w:val="006325A3"/>
    <w:rsid w:val="00632DCE"/>
    <w:rsid w:val="0063543D"/>
    <w:rsid w:val="006418F7"/>
    <w:rsid w:val="0064320D"/>
    <w:rsid w:val="00647114"/>
    <w:rsid w:val="006537DE"/>
    <w:rsid w:val="00657659"/>
    <w:rsid w:val="00660495"/>
    <w:rsid w:val="00667796"/>
    <w:rsid w:val="006768B8"/>
    <w:rsid w:val="006825AA"/>
    <w:rsid w:val="00682DF4"/>
    <w:rsid w:val="00684555"/>
    <w:rsid w:val="00685470"/>
    <w:rsid w:val="00695524"/>
    <w:rsid w:val="006A323F"/>
    <w:rsid w:val="006B30D0"/>
    <w:rsid w:val="006B355F"/>
    <w:rsid w:val="006C213E"/>
    <w:rsid w:val="006C2C00"/>
    <w:rsid w:val="006C3D95"/>
    <w:rsid w:val="006C5EC6"/>
    <w:rsid w:val="006E41D6"/>
    <w:rsid w:val="006E5C86"/>
    <w:rsid w:val="006F31E3"/>
    <w:rsid w:val="00701116"/>
    <w:rsid w:val="00713C44"/>
    <w:rsid w:val="007177FB"/>
    <w:rsid w:val="00724E54"/>
    <w:rsid w:val="00727E47"/>
    <w:rsid w:val="00734A5B"/>
    <w:rsid w:val="0074026F"/>
    <w:rsid w:val="00740D6A"/>
    <w:rsid w:val="007429F6"/>
    <w:rsid w:val="007447CE"/>
    <w:rsid w:val="00744E76"/>
    <w:rsid w:val="0075026C"/>
    <w:rsid w:val="007657BB"/>
    <w:rsid w:val="00774DA4"/>
    <w:rsid w:val="0078010A"/>
    <w:rsid w:val="00781EE7"/>
    <w:rsid w:val="00781F0F"/>
    <w:rsid w:val="00784BA9"/>
    <w:rsid w:val="0078511E"/>
    <w:rsid w:val="007852F3"/>
    <w:rsid w:val="007A3E9D"/>
    <w:rsid w:val="007B0F99"/>
    <w:rsid w:val="007B1485"/>
    <w:rsid w:val="007B600E"/>
    <w:rsid w:val="007C1C73"/>
    <w:rsid w:val="007E16EA"/>
    <w:rsid w:val="007E1EB9"/>
    <w:rsid w:val="007F0F4A"/>
    <w:rsid w:val="007F1113"/>
    <w:rsid w:val="007F5C06"/>
    <w:rsid w:val="007F6E51"/>
    <w:rsid w:val="008028A4"/>
    <w:rsid w:val="00810BED"/>
    <w:rsid w:val="008214F2"/>
    <w:rsid w:val="00830555"/>
    <w:rsid w:val="00830747"/>
    <w:rsid w:val="008336DE"/>
    <w:rsid w:val="00853999"/>
    <w:rsid w:val="008700F2"/>
    <w:rsid w:val="008768CA"/>
    <w:rsid w:val="008961C7"/>
    <w:rsid w:val="008A33E5"/>
    <w:rsid w:val="008B27F5"/>
    <w:rsid w:val="008B4076"/>
    <w:rsid w:val="008C384C"/>
    <w:rsid w:val="008E6A85"/>
    <w:rsid w:val="008E6D77"/>
    <w:rsid w:val="0090271F"/>
    <w:rsid w:val="00902E23"/>
    <w:rsid w:val="009114D7"/>
    <w:rsid w:val="0091348E"/>
    <w:rsid w:val="00914A91"/>
    <w:rsid w:val="00917CCB"/>
    <w:rsid w:val="009233BF"/>
    <w:rsid w:val="00940A9B"/>
    <w:rsid w:val="009426B8"/>
    <w:rsid w:val="00942EC2"/>
    <w:rsid w:val="009449C4"/>
    <w:rsid w:val="00944DAD"/>
    <w:rsid w:val="00950F2E"/>
    <w:rsid w:val="00953C88"/>
    <w:rsid w:val="00953DC1"/>
    <w:rsid w:val="00956CF2"/>
    <w:rsid w:val="00961737"/>
    <w:rsid w:val="0096699E"/>
    <w:rsid w:val="009740A0"/>
    <w:rsid w:val="0097620A"/>
    <w:rsid w:val="00982D64"/>
    <w:rsid w:val="00983279"/>
    <w:rsid w:val="00994883"/>
    <w:rsid w:val="00994D0C"/>
    <w:rsid w:val="009A5102"/>
    <w:rsid w:val="009C2DEC"/>
    <w:rsid w:val="009D562A"/>
    <w:rsid w:val="009D625C"/>
    <w:rsid w:val="009D7969"/>
    <w:rsid w:val="009E0F25"/>
    <w:rsid w:val="009E18E4"/>
    <w:rsid w:val="009F0C11"/>
    <w:rsid w:val="009F0C20"/>
    <w:rsid w:val="009F3583"/>
    <w:rsid w:val="009F37B7"/>
    <w:rsid w:val="009F4A35"/>
    <w:rsid w:val="00A0690C"/>
    <w:rsid w:val="00A10F02"/>
    <w:rsid w:val="00A164B4"/>
    <w:rsid w:val="00A20390"/>
    <w:rsid w:val="00A26956"/>
    <w:rsid w:val="00A269A4"/>
    <w:rsid w:val="00A27486"/>
    <w:rsid w:val="00A27E6B"/>
    <w:rsid w:val="00A30A68"/>
    <w:rsid w:val="00A350B0"/>
    <w:rsid w:val="00A36E22"/>
    <w:rsid w:val="00A44D87"/>
    <w:rsid w:val="00A52A78"/>
    <w:rsid w:val="00A53724"/>
    <w:rsid w:val="00A56066"/>
    <w:rsid w:val="00A62D2E"/>
    <w:rsid w:val="00A64D35"/>
    <w:rsid w:val="00A73129"/>
    <w:rsid w:val="00A768B9"/>
    <w:rsid w:val="00A77DEE"/>
    <w:rsid w:val="00A82346"/>
    <w:rsid w:val="00A92BA1"/>
    <w:rsid w:val="00A92DE8"/>
    <w:rsid w:val="00AA48F3"/>
    <w:rsid w:val="00AB63C3"/>
    <w:rsid w:val="00AC6BC6"/>
    <w:rsid w:val="00AC7A8B"/>
    <w:rsid w:val="00AE60D8"/>
    <w:rsid w:val="00AE65E2"/>
    <w:rsid w:val="00AF02E8"/>
    <w:rsid w:val="00AF2AFF"/>
    <w:rsid w:val="00AF38E5"/>
    <w:rsid w:val="00AF515D"/>
    <w:rsid w:val="00AF59D0"/>
    <w:rsid w:val="00B077B8"/>
    <w:rsid w:val="00B15449"/>
    <w:rsid w:val="00B259B2"/>
    <w:rsid w:val="00B30875"/>
    <w:rsid w:val="00B31ADD"/>
    <w:rsid w:val="00B37FB8"/>
    <w:rsid w:val="00B44D1B"/>
    <w:rsid w:val="00B47E97"/>
    <w:rsid w:val="00B52445"/>
    <w:rsid w:val="00B53F56"/>
    <w:rsid w:val="00B576C5"/>
    <w:rsid w:val="00B706D3"/>
    <w:rsid w:val="00B716DF"/>
    <w:rsid w:val="00B81A74"/>
    <w:rsid w:val="00B85F4B"/>
    <w:rsid w:val="00B90C12"/>
    <w:rsid w:val="00B93086"/>
    <w:rsid w:val="00B978C9"/>
    <w:rsid w:val="00BA19ED"/>
    <w:rsid w:val="00BA4B8D"/>
    <w:rsid w:val="00BA7FC7"/>
    <w:rsid w:val="00BB18C6"/>
    <w:rsid w:val="00BB6A6E"/>
    <w:rsid w:val="00BC0F7D"/>
    <w:rsid w:val="00BC532A"/>
    <w:rsid w:val="00BC5449"/>
    <w:rsid w:val="00BD51D5"/>
    <w:rsid w:val="00BD7D31"/>
    <w:rsid w:val="00BE284C"/>
    <w:rsid w:val="00BE3255"/>
    <w:rsid w:val="00BE61D2"/>
    <w:rsid w:val="00BF128E"/>
    <w:rsid w:val="00BF3EDB"/>
    <w:rsid w:val="00BF62E6"/>
    <w:rsid w:val="00C02309"/>
    <w:rsid w:val="00C074DD"/>
    <w:rsid w:val="00C1496A"/>
    <w:rsid w:val="00C168B0"/>
    <w:rsid w:val="00C33079"/>
    <w:rsid w:val="00C4305B"/>
    <w:rsid w:val="00C45231"/>
    <w:rsid w:val="00C548C6"/>
    <w:rsid w:val="00C56B68"/>
    <w:rsid w:val="00C625B8"/>
    <w:rsid w:val="00C62F2C"/>
    <w:rsid w:val="00C6511A"/>
    <w:rsid w:val="00C72833"/>
    <w:rsid w:val="00C76B29"/>
    <w:rsid w:val="00C803DB"/>
    <w:rsid w:val="00C80F1D"/>
    <w:rsid w:val="00C81D5A"/>
    <w:rsid w:val="00C933B3"/>
    <w:rsid w:val="00C93F40"/>
    <w:rsid w:val="00C94342"/>
    <w:rsid w:val="00CA3D0C"/>
    <w:rsid w:val="00CA61AF"/>
    <w:rsid w:val="00CA7CE8"/>
    <w:rsid w:val="00CD18B3"/>
    <w:rsid w:val="00CD66BB"/>
    <w:rsid w:val="00CE176B"/>
    <w:rsid w:val="00CF2735"/>
    <w:rsid w:val="00CF6523"/>
    <w:rsid w:val="00D20157"/>
    <w:rsid w:val="00D21A61"/>
    <w:rsid w:val="00D270F4"/>
    <w:rsid w:val="00D32DCD"/>
    <w:rsid w:val="00D351AF"/>
    <w:rsid w:val="00D40480"/>
    <w:rsid w:val="00D57972"/>
    <w:rsid w:val="00D57EDD"/>
    <w:rsid w:val="00D675A9"/>
    <w:rsid w:val="00D70B13"/>
    <w:rsid w:val="00D71774"/>
    <w:rsid w:val="00D71933"/>
    <w:rsid w:val="00D73213"/>
    <w:rsid w:val="00D738D6"/>
    <w:rsid w:val="00D75360"/>
    <w:rsid w:val="00D755EB"/>
    <w:rsid w:val="00D76048"/>
    <w:rsid w:val="00D81F4E"/>
    <w:rsid w:val="00D860CC"/>
    <w:rsid w:val="00D87E00"/>
    <w:rsid w:val="00D9134D"/>
    <w:rsid w:val="00D91BE4"/>
    <w:rsid w:val="00D94728"/>
    <w:rsid w:val="00DA6893"/>
    <w:rsid w:val="00DA7A03"/>
    <w:rsid w:val="00DB1818"/>
    <w:rsid w:val="00DC1389"/>
    <w:rsid w:val="00DC309B"/>
    <w:rsid w:val="00DC4DA2"/>
    <w:rsid w:val="00DC5A0D"/>
    <w:rsid w:val="00DD4C17"/>
    <w:rsid w:val="00DD74A5"/>
    <w:rsid w:val="00DE0D62"/>
    <w:rsid w:val="00DE29BC"/>
    <w:rsid w:val="00DF2B1F"/>
    <w:rsid w:val="00DF61B0"/>
    <w:rsid w:val="00DF62CD"/>
    <w:rsid w:val="00E1298C"/>
    <w:rsid w:val="00E1371D"/>
    <w:rsid w:val="00E13B95"/>
    <w:rsid w:val="00E143E1"/>
    <w:rsid w:val="00E152E6"/>
    <w:rsid w:val="00E155F6"/>
    <w:rsid w:val="00E16509"/>
    <w:rsid w:val="00E20E5D"/>
    <w:rsid w:val="00E21488"/>
    <w:rsid w:val="00E23B14"/>
    <w:rsid w:val="00E34B50"/>
    <w:rsid w:val="00E356BA"/>
    <w:rsid w:val="00E43B00"/>
    <w:rsid w:val="00E44582"/>
    <w:rsid w:val="00E475A3"/>
    <w:rsid w:val="00E51167"/>
    <w:rsid w:val="00E56069"/>
    <w:rsid w:val="00E56D5F"/>
    <w:rsid w:val="00E63C0E"/>
    <w:rsid w:val="00E64946"/>
    <w:rsid w:val="00E77645"/>
    <w:rsid w:val="00E80B53"/>
    <w:rsid w:val="00E81B14"/>
    <w:rsid w:val="00E85BF4"/>
    <w:rsid w:val="00E91656"/>
    <w:rsid w:val="00E93F5C"/>
    <w:rsid w:val="00E95947"/>
    <w:rsid w:val="00EA00B8"/>
    <w:rsid w:val="00EA15B0"/>
    <w:rsid w:val="00EA5EA7"/>
    <w:rsid w:val="00EB4DFB"/>
    <w:rsid w:val="00EB72B4"/>
    <w:rsid w:val="00EB7613"/>
    <w:rsid w:val="00EC4A25"/>
    <w:rsid w:val="00EF7275"/>
    <w:rsid w:val="00F025A2"/>
    <w:rsid w:val="00F04712"/>
    <w:rsid w:val="00F05493"/>
    <w:rsid w:val="00F05CBE"/>
    <w:rsid w:val="00F1175D"/>
    <w:rsid w:val="00F13360"/>
    <w:rsid w:val="00F13B6D"/>
    <w:rsid w:val="00F17A01"/>
    <w:rsid w:val="00F204F3"/>
    <w:rsid w:val="00F22EC7"/>
    <w:rsid w:val="00F321DA"/>
    <w:rsid w:val="00F325C8"/>
    <w:rsid w:val="00F36F63"/>
    <w:rsid w:val="00F401B4"/>
    <w:rsid w:val="00F40373"/>
    <w:rsid w:val="00F53D0C"/>
    <w:rsid w:val="00F56317"/>
    <w:rsid w:val="00F653B8"/>
    <w:rsid w:val="00F715CF"/>
    <w:rsid w:val="00F734B7"/>
    <w:rsid w:val="00F771E6"/>
    <w:rsid w:val="00F81530"/>
    <w:rsid w:val="00F85135"/>
    <w:rsid w:val="00F9008D"/>
    <w:rsid w:val="00F90A80"/>
    <w:rsid w:val="00F91417"/>
    <w:rsid w:val="00F94D89"/>
    <w:rsid w:val="00FA0129"/>
    <w:rsid w:val="00FA0A6F"/>
    <w:rsid w:val="00FA1266"/>
    <w:rsid w:val="00FA34B5"/>
    <w:rsid w:val="00FA3FD9"/>
    <w:rsid w:val="00FA427F"/>
    <w:rsid w:val="00FA71B1"/>
    <w:rsid w:val="00FB3E90"/>
    <w:rsid w:val="00FB434C"/>
    <w:rsid w:val="00FB4353"/>
    <w:rsid w:val="00FB7735"/>
    <w:rsid w:val="00FC1192"/>
    <w:rsid w:val="00FC2ED3"/>
    <w:rsid w:val="00FD63C8"/>
    <w:rsid w:val="00FF0887"/>
    <w:rsid w:val="00FF41E8"/>
    <w:rsid w:val="00FF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A94CED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06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9426B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01E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List2">
    <w:name w:val="List 2"/>
    <w:basedOn w:val="List"/>
    <w:rsid w:val="006C2C00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SimSun"/>
      <w:lang w:val="en-US"/>
    </w:rPr>
  </w:style>
  <w:style w:type="paragraph" w:styleId="List">
    <w:name w:val="List"/>
    <w:basedOn w:val="Normal"/>
    <w:rsid w:val="006C2C00"/>
    <w:pPr>
      <w:ind w:left="200" w:hangingChars="200" w:hanging="200"/>
      <w:contextualSpacing/>
    </w:pPr>
  </w:style>
  <w:style w:type="paragraph" w:styleId="BodyText">
    <w:name w:val="Body Text"/>
    <w:aliases w:val="bt"/>
    <w:basedOn w:val="Normal"/>
    <w:link w:val="BodyTextChar"/>
    <w:rsid w:val="00E20E5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</w:rPr>
  </w:style>
  <w:style w:type="character" w:customStyle="1" w:styleId="BodyTextChar">
    <w:name w:val="Body Text Char"/>
    <w:aliases w:val="bt Char"/>
    <w:link w:val="BodyText"/>
    <w:rsid w:val="00E20E5D"/>
    <w:rPr>
      <w:rFonts w:eastAsia="SimSun"/>
      <w:lang w:eastAsia="en-US"/>
    </w:rPr>
  </w:style>
  <w:style w:type="character" w:customStyle="1" w:styleId="TALChar">
    <w:name w:val="TAL Char"/>
    <w:link w:val="TAL"/>
    <w:qFormat/>
    <w:rsid w:val="00A27E6B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A27E6B"/>
    <w:rPr>
      <w:rFonts w:ascii="Arial" w:hAnsi="Arial"/>
      <w:sz w:val="18"/>
      <w:lang w:eastAsia="en-US"/>
    </w:rPr>
  </w:style>
  <w:style w:type="paragraph" w:styleId="ListParagraph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목록 단락,リスト段落,列表段,列,列出段落"/>
    <w:basedOn w:val="Normal"/>
    <w:link w:val="ListParagraphChar"/>
    <w:uiPriority w:val="34"/>
    <w:qFormat/>
    <w:rsid w:val="00E56069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中等深浅网格 1 - 着色 21 Char,列出段落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E56069"/>
    <w:rPr>
      <w:lang w:val="en-GB" w:eastAsia="en-US"/>
    </w:rPr>
  </w:style>
  <w:style w:type="paragraph" w:customStyle="1" w:styleId="Tabletext">
    <w:name w:val="Table_text"/>
    <w:basedOn w:val="Normal"/>
    <w:link w:val="TabletextChar"/>
    <w:qFormat/>
    <w:rsid w:val="00E5606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</w:rPr>
  </w:style>
  <w:style w:type="character" w:customStyle="1" w:styleId="TabletextChar">
    <w:name w:val="Table_text Char"/>
    <w:link w:val="Tabletext"/>
    <w:rsid w:val="00E56069"/>
    <w:rPr>
      <w:rFonts w:eastAsia="SimSun"/>
      <w:lang w:val="en-GB" w:eastAsia="en-US"/>
    </w:rPr>
  </w:style>
  <w:style w:type="character" w:customStyle="1" w:styleId="THChar">
    <w:name w:val="TH Char"/>
    <w:link w:val="TH"/>
    <w:qFormat/>
    <w:rsid w:val="00E56069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rsid w:val="00E56069"/>
    <w:rPr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01E9E"/>
    <w:rPr>
      <w:rFonts w:ascii="Arial" w:hAnsi="Arial"/>
      <w:sz w:val="32"/>
      <w:lang w:val="en-GB" w:eastAsia="en-US"/>
    </w:rPr>
  </w:style>
  <w:style w:type="paragraph" w:customStyle="1" w:styleId="berschrift1H1">
    <w:name w:val="Überschrift 1.H1"/>
    <w:basedOn w:val="Normal"/>
    <w:rsid w:val="002E1F55"/>
    <w:pPr>
      <w:tabs>
        <w:tab w:val="num" w:pos="735"/>
      </w:tabs>
      <w:ind w:left="735" w:hanging="735"/>
    </w:pPr>
  </w:style>
  <w:style w:type="character" w:customStyle="1" w:styleId="Heading3Char">
    <w:name w:val="Heading 3 Char"/>
    <w:basedOn w:val="DefaultParagraphFont"/>
    <w:link w:val="Heading3"/>
    <w:rsid w:val="00F36F63"/>
    <w:rPr>
      <w:rFonts w:ascii="Arial" w:hAnsi="Arial"/>
      <w:sz w:val="28"/>
      <w:lang w:val="en-GB" w:eastAsia="en-US"/>
    </w:rPr>
  </w:style>
  <w:style w:type="character" w:styleId="CommentReference">
    <w:name w:val="annotation reference"/>
    <w:basedOn w:val="DefaultParagraphFont"/>
    <w:rsid w:val="00F17A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17A0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17A0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17A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17A01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426B8"/>
    <w:rPr>
      <w:rFonts w:ascii="Arial" w:hAnsi="Arial"/>
      <w:sz w:val="36"/>
      <w:lang w:val="en-GB" w:eastAsia="en-US"/>
    </w:rPr>
  </w:style>
  <w:style w:type="paragraph" w:customStyle="1" w:styleId="Default">
    <w:name w:val="Default"/>
    <w:rsid w:val="00DF61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FF0887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7970FAD771D45A36E3ECB73AD3731" ma:contentTypeVersion="12" ma:contentTypeDescription="Create a new document." ma:contentTypeScope="" ma:versionID="c7a3c450a463569a9c0a77c6c22fbc2a">
  <xsd:schema xmlns:xsd="http://www.w3.org/2001/XMLSchema" xmlns:xs="http://www.w3.org/2001/XMLSchema" xmlns:p="http://schemas.microsoft.com/office/2006/metadata/properties" xmlns:ns3="e7cf7a7c-e2b1-4297-9c65-6065acebc4ee" xmlns:ns4="b53d1fb6-add2-49ac-8bf4-f107cceeb1cf" targetNamespace="http://schemas.microsoft.com/office/2006/metadata/properties" ma:root="true" ma:fieldsID="5902cfce8088408e10bc86e559954dc4" ns3:_="" ns4:_="">
    <xsd:import namespace="e7cf7a7c-e2b1-4297-9c65-6065acebc4ee"/>
    <xsd:import namespace="b53d1fb6-add2-49ac-8bf4-f107cceeb1c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cf7a7c-e2b1-4297-9c65-6065acebc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3d1fb6-add2-49ac-8bf4-f107cceeb1c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C69BC-9397-4C68-8C8F-E2EB97C7A6D6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b53d1fb6-add2-49ac-8bf4-f107cceeb1cf"/>
    <ds:schemaRef ds:uri="http://schemas.microsoft.com/office/2006/documentManagement/types"/>
    <ds:schemaRef ds:uri="e7cf7a7c-e2b1-4297-9c65-6065acebc4e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6B1E8D1-A988-4BA9-B5F4-9C5666A903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5F2697-83C4-428C-BD5E-211C4E080D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cf7a7c-e2b1-4297-9c65-6065acebc4ee"/>
    <ds:schemaRef ds:uri="b53d1fb6-add2-49ac-8bf4-f107cceeb1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BC0852-684E-40C9-ACD2-9C002DB64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33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Eddy Kwon (Hwan-Joon)</cp:lastModifiedBy>
  <cp:revision>3</cp:revision>
  <cp:lastPrinted>2019-02-25T14:05:00Z</cp:lastPrinted>
  <dcterms:created xsi:type="dcterms:W3CDTF">2020-11-17T15:32:00Z</dcterms:created>
  <dcterms:modified xsi:type="dcterms:W3CDTF">2020-11-18T18:01:00Z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0x010100D9B7970FAD771D45A36E3ECB73AD3731</vt:lpwstr>
  </property>
  <property fmtid="{D5CDD505-2E9C-101B-9397-08002B2CF9AE}" pid="3" name="_dlc_DocIdItemGuid">
    <vt:lpwstr>bfd772c6-26f3-4f4e-b0a9-33a12a0dec09</vt:lpwstr>
  </property>
</Properties>
</file>